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d5fd6a" w14:textId="9d5fd6a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4356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23079">
              <w:rPr>
                <w:rFonts w:ascii="Arial" w:hAnsi="Arial" w:cs="Arial"/>
              </w:rPr>
              <w:t>197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2307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543562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A5CEA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A5CEA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2307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23079" w:rsidP="00F65D4C" w:rsidRDefault="0072307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23079">
        <w:rPr>
          <w:rFonts w:ascii="Arial" w:hAnsi="Arial" w:eastAsia="Times New Roman" w:cs="Arial"/>
          <w:sz w:val="24"/>
          <w:szCs w:val="24"/>
          <w:lang w:eastAsia="hr-HR"/>
        </w:rPr>
        <w:t xml:space="preserve">METAL-MONTAŽA d.o.o., Orehovica, </w:t>
      </w:r>
    </w:p>
    <w:p w:rsidR="00723079" w:rsidP="00F65D4C" w:rsidRDefault="0072307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23079">
        <w:rPr>
          <w:rFonts w:ascii="Arial" w:hAnsi="Arial" w:eastAsia="Times New Roman" w:cs="Arial"/>
          <w:sz w:val="24"/>
          <w:szCs w:val="24"/>
          <w:lang w:eastAsia="hr-HR"/>
        </w:rPr>
        <w:t>Ulica dr. Ljudevita Gaja 12, OIB:11075706213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BA5CEA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23079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80D9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180D97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80D97" w:rsidP="00F65D4C" w:rsidRDefault="00180D9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723079" w:rsidR="00723079">
        <w:rPr>
          <w:rFonts w:ascii="Arial" w:hAnsi="Arial" w:eastAsia="Times New Roman" w:cs="Arial"/>
          <w:sz w:val="24"/>
          <w:szCs w:val="24"/>
          <w:lang w:eastAsia="hr-HR"/>
        </w:rPr>
        <w:t>METAL-MONTAŽA d.o.o., Orehovica, Ulica dr. Ljudevita Gaja 12, OIB:11075706213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180D9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80D9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80D9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80D9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80D97" w:rsidR="0005762F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80D97" w:rsidR="0005762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80D9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80D97" w:rsidR="00D64FBE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80D97" w:rsidR="00180D97">
        <w:rPr>
          <w:rFonts w:ascii="Arial" w:hAnsi="Arial" w:eastAsia="Times New Roman" w:cs="Arial"/>
          <w:sz w:val="24"/>
          <w:szCs w:val="24"/>
          <w:lang w:eastAsia="hr-HR"/>
        </w:rPr>
        <w:t>8.395,86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80D97" w:rsidR="0005762F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80D9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D64FBE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64FBE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D64FB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64FB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D64FB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D64FBE" w:rsidP="00693926" w:rsidRDefault="00D64F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D64F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80D97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F65D4C" w:rsidP="00F65D4C" w:rsidRDefault="00180D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80D97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80D97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0433" w:rsidP="00501147" w:rsidRDefault="009B0433">
      <w:pPr>
        <w:spacing w:after="0" w:line="240" w:lineRule="auto"/>
      </w:pPr>
      <w:r>
        <w:separator/>
      </w:r>
    </w:p>
  </w:endnote>
  <w:endnote w:type="continuationSeparator" w:id="0">
    <w:p w:rsidR="009B0433" w:rsidP="00501147" w:rsidRDefault="009B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0433" w:rsidP="00501147" w:rsidRDefault="009B0433">
      <w:pPr>
        <w:spacing w:after="0" w:line="240" w:lineRule="auto"/>
      </w:pPr>
      <w:r>
        <w:separator/>
      </w:r>
    </w:p>
  </w:footnote>
  <w:footnote w:type="continuationSeparator" w:id="0">
    <w:p w:rsidR="009B0433" w:rsidP="00501147" w:rsidRDefault="009B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E0F6F">
      <w:rPr>
        <w:rFonts w:ascii="Arial" w:hAnsi="Arial" w:cs="Arial"/>
        <w:noProof/>
        <w:sz w:val="24"/>
        <w:szCs w:val="24"/>
      </w:rPr>
      <w:t>Poslovni broj: 10 St-197/2023-11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E0F6F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5762F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80D97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43562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E0F6F"/>
    <w:rsid w:val="006F4B52"/>
    <w:rsid w:val="00701D1D"/>
    <w:rsid w:val="00702B49"/>
    <w:rsid w:val="0072307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3581"/>
    <w:rsid w:val="007E49A2"/>
    <w:rsid w:val="00817F0C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772F"/>
    <w:rsid w:val="0092437B"/>
    <w:rsid w:val="00926157"/>
    <w:rsid w:val="00934E84"/>
    <w:rsid w:val="00937C8E"/>
    <w:rsid w:val="00953F20"/>
    <w:rsid w:val="00957093"/>
    <w:rsid w:val="009610AF"/>
    <w:rsid w:val="0096157B"/>
    <w:rsid w:val="0096563D"/>
    <w:rsid w:val="009752CD"/>
    <w:rsid w:val="00975368"/>
    <w:rsid w:val="009B0433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A5CEA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D7D3D"/>
    <w:rsid w:val="00CE3864"/>
    <w:rsid w:val="00CF6122"/>
    <w:rsid w:val="00D228AD"/>
    <w:rsid w:val="00D400B5"/>
    <w:rsid w:val="00D43FE4"/>
    <w:rsid w:val="00D441EB"/>
    <w:rsid w:val="00D50D29"/>
    <w:rsid w:val="00D64FBE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E0F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0F6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0F6F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0F6F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0F6F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31. kolovoza 2023.</izvorni_sadrzaj>
    <derivirana_varijabla naziv="DomainObject.StvarniPocetakDatum_1">31. kolovoza 2023.</derivirana_varijabla>
  </DomainObject.StvarniPocetakDatum>
  <DomainObject.StvarniZavrsetakDatum>
    <izvorni_sadrzaj>31. kolovoza 2023.</izvorni_sadrzaj>
    <derivirana_varijabla naziv="DomainObject.StvarniZavrsetakDatum_1">31. kolovoza 2023.</derivirana_varijabla>
  </DomainObject.StvarniZavrsetakDatum>
  <DomainObject.PlaniraniZavrsetakDatum>
    <izvorni_sadrzaj>31. kolovoza 2023.</izvorni_sadrzaj>
    <derivirana_varijabla naziv="DomainObject.PlaniraniZavrsetakDatum_1">31. kolovoza 2023.</derivirana_varijabla>
  </DomainObject.PlaniraniZavrsetakDatum>
  <DomainObject.PlaniraniPocetakDatum>
    <izvorni_sadrzaj>31. kolovoza 2023.</izvorni_sadrzaj>
    <derivirana_varijabla naziv="DomainObject.PlaniraniPocetakDatum_1">31. kolovoza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kolovoza 2023.</izvorni_sadrzaj>
    <derivirana_varijabla naziv="DomainObject.Zapisnik.DatumKreiranja_1">31. kolovoza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St-197/2023-11</izvorni_sadrzaj>
    <derivirana_varijabla naziv="DomainObject.Zapisnik.Oznaka_1">St-197/2023-11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svibnja 2023.</izvorni_sadrzaj>
    <derivirana_varijabla naziv="DomainObject.Predmet.DatumIzradeOptuznogAkta_1">17. svibnja 2023.</derivirana_varijabla>
  </DomainObject.Predmet.DatumIzradeOptuznogAkta>
  <DomainObject.Predmet.DatumIzradeOptuznogAktaFormated>
    <izvorni_sadrzaj>17.5.2023.</izvorni_sadrzaj>
    <derivirana_varijabla naziv="DomainObject.Predmet.DatumIzradeOptuznogAktaFormated_1">17.5.2023.</derivirana_varijabla>
  </DomainObject.Predmet.DatumIzradeOptuznogAktaFormated>
  <DomainObject.Predmet.DatumOsnivanja>
    <izvorni_sadrzaj>18. svibnja 2023.</izvorni_sadrzaj>
    <derivirana_varijabla naziv="DomainObject.Predmet.DatumOsnivanja_1">18.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svibnja 2023.</izvorni_sadrzaj>
    <derivirana_varijabla naziv="DomainObject.Predmet.DatumPrimitkaOptuznogAkta_1">17. svibnja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St-197/2023</izvorni_sadrzaj>
    <derivirana_varijabla naziv="DomainObject.Predmet.OznakaBroj_1">St-197/2023</derivirana_varijabla>
  </DomainObject.Predmet.OznakaBroj>
  <DomainObject.Predmet.OznakaBrojOptuznogAkta>
    <izvorni_sadrzaj>04-06-23-1998</izvorni_sadrzaj>
    <derivirana_varijabla naziv="DomainObject.Predmet.OznakaBrojOptuznogAkta_1">04-06-23-1998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METAL-MONTAŽA društvo s ograničenom odgovornošću za trgovinu, proizvodnju i usluge zastupanog po punomoćniku Željko Čituljski</izvorni_sadrzaj>
    <derivirana_varijabla naziv="DomainObject.Predmet.ProtustrankaFormated_1">  METAL-MONTAŽA društvo s ograničenom odgovornošću za trgovinu, proizvodnju i usluge zastupanog po punomoćniku Željko Čituljski</derivirana_varijabla>
  </DomainObject.Predmet.ProtustrankaFormated>
  <DomainObject.Predmet.ProtustrankaFormatedOIB>
    <izvorni_sadrzaj>  METAL-MONTAŽA društvo s ograničenom odgovornošću za trgovinu, proizvodnju i usluge, OIB 11075706213 zastupanog po punomoćniku Željko Čituljski</izvorni_sadrzaj>
    <derivirana_varijabla naziv="DomainObject.Predmet.ProtustrankaFormatedOIB_1">  METAL-MONTAŽA društvo s ograničenom odgovornošću za trgovinu, proizvodnju i usluge, OIB 11075706213 zastupanog po punomoćniku Željko Čituljski</derivirana_varijabla>
  </DomainObject.Predmet.ProtustrankaFormatedOIB>
  <DomainObject.Predmet.ProtustrankaFormatedWithAdress>
    <izvorni_sadrzaj> METAL-MONTAŽA društvo s ograničenom odgovornošću za trgovinu, proizvodnju i usluge, Ulica dr. Ljudevita Gaja 12, 40000 Orehovica zastupanog po punomoćniku Željko Čituljski</izvorni_sadrzaj>
    <derivirana_varijabla naziv="DomainObject.Predmet.ProtustrankaFormatedWithAdress_1"> METAL-MONTAŽA društvo s ograničenom odgovornošću za trgovinu, proizvodnju i usluge, Ulica dr. Ljudevita Gaja 12, 40000 Orehovica zastupanog po punomoćniku Željko Čituljski</derivirana_varijabla>
  </DomainObject.Predmet.ProtustrankaFormatedWithAdress>
  <DomainObject.Predmet.ProtustrankaFormatedWithAdressOIB>
    <izvorni_sadrzaj> METAL-MONTAŽA društvo s ograničenom odgovornošću za trgovinu, proizvodnju i usluge, OIB 11075706213, Ulica dr. Ljudevita Gaja 12, 40000 Orehovica zastupanog po punomoćniku Željko Čituljski</izvorni_sadrzaj>
    <derivirana_varijabla naziv="DomainObject.Predmet.ProtustrankaFormatedWithAdressOIB_1"> METAL-MONTAŽA društvo s ograničenom odgovornošću za trgovinu, proizvodnju i usluge, OIB 11075706213, Ulica dr. Ljudevita Gaja 12, 40000 Orehovica zastupanog po punomoćniku Željko Čituljski</derivirana_varijabla>
  </DomainObject.Predmet.ProtustrankaFormatedWithAdressOIB>
  <DomainObject.Predmet.ProtustrankaWithAdress>
    <izvorni_sadrzaj>METAL-MONTAŽA društvo s ograničenom odgovornošću za trgovinu, proizvodnju i usluge Ulica dr. Ljudevita Gaja 12, 40000 Orehovica</izvorni_sadrzaj>
    <derivirana_varijabla naziv="DomainObject.Predmet.ProtustrankaWithAdress_1">METAL-MONTAŽA društvo s ograničenom odgovornošću za trgovinu, proizvodnju i usluge Ulica dr. Ljudevita Gaja 12, 40000 Orehovica</derivirana_varijabla>
  </DomainObject.Predmet.ProtustrankaWithAdress>
  <DomainObject.Predmet.ProtustrankaWithAdressOIB>
    <izvorni_sadrzaj>METAL-MONTAŽA društvo s ograničenom odgovornošću za trgovinu, proizvodnju i usluge, OIB 11075706213, Ulica dr. Ljudevita Gaja 12, 40000 Orehovica</izvorni_sadrzaj>
    <derivirana_varijabla naziv="DomainObject.Predmet.ProtustrankaWithAdressOIB_1">METAL-MONTAŽA društvo s ograničenom odgovornošću za trgovinu, proizvodnju i usluge, OIB 11075706213, Ulica dr. Ljudevita Gaja 12, 40000 Orehovica</derivirana_varijabla>
  </DomainObject.Predmet.ProtustrankaWithAdressOIB>
  <DomainObject.Predmet.ProtustrankaNazivFormated>
    <izvorni_sadrzaj>METAL-MONTAŽA društvo s ograničenom odgovornošću za trgovinu, proizvodnju i usluge</izvorni_sadrzaj>
    <derivirana_varijabla naziv="DomainObject.Predmet.ProtustrankaNazivFormated_1">METAL-MONTAŽA društvo s ograničenom odgovornošću za trgovinu, proizvodnju i usluge</derivirana_varijabla>
  </DomainObject.Predmet.ProtustrankaNazivFormated>
  <DomainObject.Predmet.ProtustrankaNazivFormatedOIB>
    <izvorni_sadrzaj>METAL-MONTAŽA društvo s ograničenom odgovornošću za trgovinu, proizvodnju i usluge, OIB 11075706213</izvorni_sadrzaj>
    <derivirana_varijabla naziv="DomainObject.Predmet.ProtustrankaNazivFormatedOIB_1">METAL-MONTAŽA društvo s ograničenom odgovornošću za trgovinu, proizvodnju i usluge, OIB 11075706213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METAL-MONTAŽA društvo s ograničenom odgovornošću za trgovinu, proizvodnju i usluge zastupanog po punomoćniku Željko Čituljski</item>
    </izvorni_sadrzaj>
    <derivirana_varijabla naziv="DomainObject.Predmet.ProtuStrankaListFormated_1">
      <item>METAL-MONTAŽA društvo s ograničenom odgovornošću za trgovinu, proizvodnju i usluge zastupanog po punomoćniku Željko Čituljski</item>
    </derivirana_varijabla>
  </DomainObject.Predmet.ProtuStrankaListFormated>
  <DomainObject.Predmet.ProtuStrankaListFormatedOIB>
    <izvorni_sadrzaj>
      <item>METAL-MONTAŽA društvo s ograničenom odgovornošću za trgovinu, proizvodnju i usluge, OIB 11075706213 zastupanog po punomoćniku Željko Čituljski</item>
    </izvorni_sadrzaj>
    <derivirana_varijabla naziv="DomainObject.Predmet.ProtuStrankaListFormatedOIB_1">
      <item>METAL-MONTAŽA društvo s ograničenom odgovornošću za trgovinu, proizvodnju i usluge, OIB 11075706213 zastupanog po punomoćniku Željko Čituljski</item>
    </derivirana_varijabla>
  </DomainObject.Predmet.ProtuStrankaListFormatedOIB>
  <DomainObject.Predmet.ProtuStrankaListFormatedWithAdress>
    <izvorni_sadrzaj>
      <item>METAL-MONTAŽA društvo s ograničenom odgovornošću za trgovinu, proizvodnju i usluge, Ulica dr. Ljudevita Gaja 12, 40000 Orehovica zastupanog po punomoćniku Željko Čituljski</item>
    </izvorni_sadrzaj>
    <derivirana_varijabla naziv="DomainObject.Predmet.ProtuStrankaListFormatedWithAdress_1">
      <item>METAL-MONTAŽA društvo s ograničenom odgovornošću za trgovinu, proizvodnju i usluge, Ulica dr. Ljudevita Gaja 12, 40000 Orehovica zastupanog po punomoćniku Željko Čituljski</item>
    </derivirana_varijabla>
  </DomainObject.Predmet.ProtuStrankaListFormatedWithAdress>
  <DomainObject.Predmet.ProtuStrankaListFormatedWithAdressOIB>
    <izvorni_sadrzaj>
      <item>METAL-MONTAŽA društvo s ograničenom odgovornošću za trgovinu, proizvodnju i usluge, OIB 11075706213, Ulica dr. Ljudevita Gaja 12, 40000 Orehovica zastupanog po punomoćniku Željko Čituljski</item>
    </izvorni_sadrzaj>
    <derivirana_varijabla naziv="DomainObject.Predmet.ProtuStrankaListFormatedWithAdressOIB_1">
      <item>METAL-MONTAŽA društvo s ograničenom odgovornošću za trgovinu, proizvodnju i usluge, OIB 11075706213, Ulica dr. Ljudevita Gaja 12, 40000 Orehovica zastupanog po punomoćniku Željko Čituljski</item>
    </derivirana_varijabla>
  </DomainObject.Predmet.ProtuStrankaListFormatedWithAdressOIB>
  <DomainObject.Predmet.ProtuStrankaListNazivFormated>
    <izvorni_sadrzaj>
      <item>METAL-MONTAŽA društvo s ograničenom odgovornošću za trgovinu, proizvodnju i usluge</item>
    </izvorni_sadrzaj>
    <derivirana_varijabla naziv="DomainObject.Predmet.ProtuStrankaListNazivFormated_1">
      <item>METAL-MONTAŽA društvo s ograničenom odgovornošću za trgovinu, proizvodnju i usluge</item>
    </derivirana_varijabla>
  </DomainObject.Predmet.ProtuStrankaListNazivFormated>
  <DomainObject.Predmet.ProtuStrankaListNazivFormatedOIB>
    <izvorni_sadrzaj>
      <item>METAL-MONTAŽA društvo s ograničenom odgovornošću za trgovinu, proizvodnju i usluge, OIB 11075706213</item>
    </izvorni_sadrzaj>
    <derivirana_varijabla naziv="DomainObject.Predmet.ProtuStrankaListNazivFormatedOIB_1">
      <item>METAL-MONTAŽA društvo s ograničenom odgovornošću za trgovinu, proizvodnju i usluge, OIB 11075706213</item>
    </derivirana_varijabla>
  </DomainObject.Predmet.ProtuStrankaListNazivFormatedOIB>
  <DomainObject.Predmet.OstaliListFormated>
    <izvorni_sadrzaj>
      <item>Željko Čituljski punomoćnik sudionika u postupku METAL-MONTAŽA društvo s ograničenom odgovornošću za trgovinu, proizvodnju i usluge</item>
      <item>Policijska postaja Čakovec</item>
    </izvorni_sadrzaj>
    <derivirana_varijabla naziv="DomainObject.Predmet.OstaliListFormated_1">
      <item>Željko Čituljski punomoćnik sudionika u postupku METAL-MONTAŽA društvo s ograničenom odgovornošću za trgovinu, proizvodnju i usluge</item>
      <item>Policijska postaja Čakovec</item>
    </derivirana_varijabla>
  </DomainObject.Predmet.OstaliListFormated>
  <DomainObject.Predmet.OstaliListFormatedOIB>
    <izvorni_sadrzaj>
      <item>Željko Čituljski, OIB 29354176003 punomoćnik sudionika u postupku METAL-MONTAŽA društvo s ograničenom odgovornošću za trgovinu, proizvodnju i usluge</item>
      <item>Policijska postaja Čakovec</item>
    </izvorni_sadrzaj>
    <derivirana_varijabla naziv="DomainObject.Predmet.OstaliListFormatedOIB_1">
      <item>Željko Čituljski, OIB 29354176003 punomoćnik sudionika u postupku METAL-MONTAŽA društvo s ograničenom odgovornošću za trgovinu, proizvodnju i usluge</item>
      <item>Policijska postaja Čakovec</item>
    </derivirana_varijabla>
  </DomainObject.Predmet.OstaliListFormatedOIB>
  <DomainObject.Predmet.OstaliListFormatedWithAdress>
    <izvorni_sadrzaj>
      <item>Željko Čituljski, Dr. Ljudevita Gaja 12, 40000 Orehovica punomoćnik sudionika u postupku METAL-MONTAŽA društvo s ograničenom odgovornošću za trgovinu, proizvodnju i usluge</item>
      <item>Policijska postaja Čakovec, Ulica Jakova Gotovca 7, 40000 Čakovec</item>
    </izvorni_sadrzaj>
    <derivirana_varijabla naziv="DomainObject.Predmet.OstaliListFormatedWithAdress_1">
      <item>Željko Čituljski, Dr. Ljudevita Gaja 12, 40000 Orehovica punomoćnik sudionika u postupku METAL-MONTAŽA društvo s ograničenom odgovornošću za trgovinu, proizvodnju i usluge</item>
      <item>Policijska postaja Čakovec, Ulica Jakova Gotovca 7, 40000 Čakovec</item>
    </derivirana_varijabla>
  </DomainObject.Predmet.OstaliListFormatedWithAdress>
  <DomainObject.Predmet.OstaliListFormatedWithAdressOIB>
    <izvorni_sadrzaj>
      <item>Željko Čituljski, OIB 29354176003, Dr. Ljudevita Gaja 12, 40000 Orehovica punomoćnik sudionika u postupku METAL-MONTAŽA društvo s ograničenom odgovornošću za trgovinu, proizvodnju i usluge</item>
      <item>Policijska postaja Čakovec, Ulica Jakova Gotovca 7, 40000 Čakovec</item>
    </izvorni_sadrzaj>
    <derivirana_varijabla naziv="DomainObject.Predmet.OstaliListFormatedWithAdressOIB_1">
      <item>Željko Čituljski, OIB 29354176003, Dr. Ljudevita Gaja 12, 40000 Orehovica punomoćnik sudionika u postupku METAL-MONTAŽA društvo s ograničenom odgovornošću za trgovinu, proizvodnju i usluge</item>
      <item>Policijska postaja Čakovec, Ulica Jakova Gotovca 7, 40000 Čakovec</item>
    </derivirana_varijabla>
  </DomainObject.Predmet.OstaliListFormatedWithAdressOIB>
  <DomainObject.Predmet.OstaliListNazivFormated>
    <izvorni_sadrzaj>
      <item>Željko Čituljski</item>
      <item>Policijska postaja Čakovec</item>
    </izvorni_sadrzaj>
    <derivirana_varijabla naziv="DomainObject.Predmet.OstaliListNazivFormated_1">
      <item>Željko Čituljski</item>
      <item>Policijska postaja Čakovec</item>
    </derivirana_varijabla>
  </DomainObject.Predmet.OstaliListNazivFormated>
  <DomainObject.Predmet.OstaliListNazivFormatedOIB>
    <izvorni_sadrzaj>
      <item>Željko Čituljski, OIB 29354176003</item>
      <item>Policijska postaja Čakovec</item>
    </izvorni_sadrzaj>
    <derivirana_varijabla naziv="DomainObject.Predmet.OstaliListNazivFormatedOIB_1">
      <item>Željko Čituljski, OIB 29354176003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2023.</izvorni_sadrzaj>
    <derivirana_varijabla naziv="DomainObject.Datum_1">31. kolovoza 2023.</derivirana_varijabla>
  </DomainObject.Datum>
  <DomainObject.PoslovniBrojDokumenta>
    <izvorni_sadrzaj>St-197/2023-11</izvorni_sadrzaj>
    <derivirana_varijabla naziv="DomainObject.PoslovniBrojDokumenta_1">St-197/2023-11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METAL-MONTAŽA društvo s ograničenom odgovornošću za trgovinu, proizvodnju i usluge</izvorni_sadrzaj>
    <derivirana_varijabla naziv="DomainObject.Predmet.ProtustrankaIDrugi_1">METAL-MONTAŽA društvo s ograničenom odgovornošću za trgovinu,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METAL-MONTAŽA društvo s ograničenom odgovornošću za trgovinu, proizvodnju i usluge, OIB 11075706213, Ulica dr. Ljudevita Gaja 12, 40000 Orehovica</izvorni_sadrzaj>
    <derivirana_varijabla naziv="DomainObject.Predmet.ProtustrankaIDrugiAdressOIB_1">METAL-MONTAŽA društvo s ograničenom odgovornošću za trgovinu, proizvodnju i usluge, OIB 11075706213, Ulica dr. Ljudevita Gaja 12,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METAL-MONTAŽA društvo s ograničenom odgovornošću za trgovinu, proizvodnju i usluge</item>
      <item>Financijska agencija</item>
      <item>Željko Čituljski</item>
      <item>Policijska postaja Čakovec</item>
    </izvorni_sadrzaj>
    <derivirana_varijabla naziv="DomainObject.Predmet.SudioniciListNaziv_1">
      <item>METAL-MONTAŽA društvo s ograničenom odgovornošću za trgovinu, proizvodnju i usluge</item>
      <item>Financijska agencija</item>
      <item>Željko Čituljski</item>
      <item>Policijska postaja Čakovec</item>
    </derivirana_varijabla>
  </DomainObject.Predmet.SudioniciListNaziv>
  <DomainObject.Predmet.SudioniciListAdressOIB>
    <izvorni_sadrzaj>
      <item>METAL-MONTAŽA društvo s ograničenom odgovornošću za trgovinu, proizvodnju i usluge, OIB 11075706213, Ulica dr. Ljudevita Gaja 12,40000 Orehovica</item>
      <item>Financijska agencija, OIB 85821130368, A.CESARCA 2,42000 Varaždin</item>
      <item>Željko Čituljski, OIB 29354176003, Dr. Ljudevita Gaja 12,40000 Orehovica</item>
      <item>Policijska postaja Čakovec, Ulica Jakova Gotovca 7,40000 Čakovec</item>
    </izvorni_sadrzaj>
    <derivirana_varijabla naziv="DomainObject.Predmet.SudioniciListAdressOIB_1">
      <item>METAL-MONTAŽA društvo s ograničenom odgovornošću za trgovinu, proizvodnju i usluge, OIB 11075706213, Ulica dr. Ljudevita Gaja 12,40000 Orehovica</item>
      <item>Financijska agencija, OIB 85821130368, A.CESARCA 2,42000 Varaždin</item>
      <item>Željko Čituljski, OIB 29354176003, Dr. Ljudevita Gaja 12,40000 Orehovica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11075706213</item>
      <item>, OIB 85821130368</item>
      <item>, OIB 29354176003</item>
      <item>, OIB null</item>
    </izvorni_sadrzaj>
    <derivirana_varijabla naziv="DomainObject.Predmet.SudioniciListNazivOIB_1">
      <item>, OIB 11075706213</item>
      <item>, OIB 85821130368</item>
      <item>, OIB 29354176003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svibnja 2023.</izvorni_sadrzaj>
    <derivirana_varijabla naziv="DomainObject.Predmet.DatumPocetkaProcesa_1">17.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A29C0-5CDE-492F-89D7-FDA18B1C249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315</properties:Words>
  <properties:Characters>1717</properties:Characters>
  <properties:Lines>92</properties:Lines>
  <properties:Paragraphs>36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2023-05-18T11:35:00Z</dcterms:created>
  <dc:creator>Mirjana Mlinarić</dc:creator>
  <cp:lastModifiedBy>Nevenka Vuković</cp:lastModifiedBy>
  <cp:lastPrinted>2023-08-31T11:02:00Z</cp:lastPrinted>
  <dcterms:modified xmlns:xsi="http://www.w3.org/2001/XMLSchema-instance" xsi:type="dcterms:W3CDTF">2023-08-31T11:15:00Z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St-197/2023-11 / Zapisnik - Ročište radi rasprave o uvjetima za otvaranje steč. post. (St-197-23-11 Zapisnik od 31.8.23.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